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8B" w:rsidRDefault="00643E8B">
      <w:pPr>
        <w:rPr>
          <w:rFonts w:cs="Times New Roman"/>
        </w:rPr>
      </w:pPr>
    </w:p>
    <w:p w:rsidR="00643E8B" w:rsidRDefault="00643E8B" w:rsidP="001E408D">
      <w:pPr>
        <w:jc w:val="center"/>
        <w:rPr>
          <w:rFonts w:cs="Times New Roman"/>
        </w:rPr>
      </w:pPr>
      <w:r>
        <w:rPr>
          <w:rFonts w:ascii="Arial" w:hAnsi="Arial" w:cs="宋体" w:hint="eastAsia"/>
          <w:b/>
          <w:bCs/>
          <w:color w:val="424242"/>
          <w:sz w:val="36"/>
          <w:szCs w:val="36"/>
        </w:rPr>
        <w:t>渔业捕捞许可证审批流程图</w:t>
      </w:r>
    </w:p>
    <w:p w:rsidR="00643E8B" w:rsidRDefault="00643E8B">
      <w:pPr>
        <w:rPr>
          <w:rFonts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7pt;margin-top:202.8pt;width:135pt;height:57.95pt;z-index:251659776">
            <v:textbox style="mso-next-textbox:#_x0000_s1026">
              <w:txbxContent>
                <w:p w:rsidR="00643E8B" w:rsidRPr="00FB181B" w:rsidRDefault="00643E8B" w:rsidP="00FB181B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FB181B">
                    <w:rPr>
                      <w:rFonts w:cs="宋体" w:hint="eastAsia"/>
                      <w:sz w:val="18"/>
                      <w:szCs w:val="18"/>
                    </w:rPr>
                    <w:t>渔政站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决定许可或不予许可</w:t>
                  </w:r>
                </w:p>
                <w:p w:rsidR="00643E8B" w:rsidRPr="00FB181B" w:rsidRDefault="00643E8B" w:rsidP="00FB181B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FB181B">
                    <w:rPr>
                      <w:rFonts w:cs="宋体" w:hint="eastAsia"/>
                      <w:sz w:val="18"/>
                      <w:szCs w:val="18"/>
                    </w:rPr>
                    <w:t>办理期限：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FB181B">
                    <w:rPr>
                      <w:rFonts w:cs="宋体" w:hint="eastAsia"/>
                      <w:sz w:val="18"/>
                      <w:szCs w:val="18"/>
                    </w:rPr>
                    <w:t>天</w:t>
                  </w:r>
                </w:p>
                <w:p w:rsidR="00643E8B" w:rsidRPr="00FB181B" w:rsidRDefault="00643E8B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117pt;margin-top:109.2pt;width:126pt;height:62.4pt;z-index:251657728">
            <v:textbox style="mso-next-textbox:#_x0000_s1027">
              <w:txbxContent>
                <w:p w:rsidR="00643E8B" w:rsidRPr="00FB181B" w:rsidRDefault="00643E8B" w:rsidP="00FB181B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FB181B">
                    <w:rPr>
                      <w:rFonts w:cs="宋体" w:hint="eastAsia"/>
                      <w:sz w:val="18"/>
                      <w:szCs w:val="18"/>
                    </w:rPr>
                    <w:t>渔政站审查材料</w:t>
                  </w:r>
                </w:p>
                <w:p w:rsidR="00643E8B" w:rsidRPr="00FB181B" w:rsidRDefault="00643E8B" w:rsidP="00FB181B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FB181B">
                    <w:rPr>
                      <w:rFonts w:cs="宋体" w:hint="eastAsia"/>
                      <w:sz w:val="18"/>
                      <w:szCs w:val="18"/>
                    </w:rPr>
                    <w:t>办理期限：</w:t>
                  </w:r>
                  <w:r w:rsidRPr="00FB181B">
                    <w:rPr>
                      <w:sz w:val="18"/>
                      <w:szCs w:val="18"/>
                    </w:rPr>
                    <w:t>10</w:t>
                  </w:r>
                  <w:r w:rsidRPr="00FB181B">
                    <w:rPr>
                      <w:rFonts w:cs="宋体" w:hint="eastAsia"/>
                      <w:sz w:val="18"/>
                      <w:szCs w:val="18"/>
                    </w:rPr>
                    <w:t>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9pt;margin-top:109.2pt;width:81pt;height:54.6pt;z-index:251658752">
            <v:textbox style="mso-next-textbox:#_x0000_s1028">
              <w:txbxContent>
                <w:p w:rsidR="00643E8B" w:rsidRPr="00FB181B" w:rsidRDefault="00643E8B" w:rsidP="00FB181B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FB181B">
                    <w:rPr>
                      <w:rFonts w:cs="宋体" w:hint="eastAsia"/>
                      <w:sz w:val="18"/>
                      <w:szCs w:val="18"/>
                    </w:rPr>
                    <w:t>渔政站</w:t>
                  </w:r>
                  <w:r>
                    <w:rPr>
                      <w:rFonts w:cs="宋体" w:hint="eastAsia"/>
                      <w:sz w:val="18"/>
                      <w:szCs w:val="18"/>
                    </w:rPr>
                    <w:t>现场勘查</w:t>
                  </w:r>
                </w:p>
                <w:p w:rsidR="00643E8B" w:rsidRPr="00FB181B" w:rsidRDefault="00643E8B" w:rsidP="00FB181B">
                  <w:pPr>
                    <w:rPr>
                      <w:rFonts w:cs="Times New Roman"/>
                      <w:sz w:val="18"/>
                      <w:szCs w:val="18"/>
                    </w:rPr>
                  </w:pPr>
                  <w:r w:rsidRPr="00FB181B">
                    <w:rPr>
                      <w:rFonts w:cs="宋体" w:hint="eastAsia"/>
                      <w:sz w:val="18"/>
                      <w:szCs w:val="18"/>
                    </w:rPr>
                    <w:t>办理期限：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FB181B">
                    <w:rPr>
                      <w:rFonts w:cs="宋体" w:hint="eastAsia"/>
                      <w:sz w:val="18"/>
                      <w:szCs w:val="18"/>
                    </w:rPr>
                    <w:t>天</w:t>
                  </w:r>
                </w:p>
                <w:p w:rsidR="00643E8B" w:rsidRPr="00FB181B" w:rsidRDefault="00643E8B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_x0000_s1029" editas="canvas" style="position:absolute;margin-left:0;margin-top:0;width:414pt;height:46.8pt;z-index:251655680;mso-position-horizontal-relative:char;mso-position-vertical-relative:line" coordorigin="2362,2095" coordsize="7200,81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2362;top:2095;width:7200;height:815" o:preferrelative="f">
              <v:fill o:detectmouseclick="t"/>
              <v:path o:extrusionok="t" o:connecttype="none"/>
              <o:lock v:ext="edit" text="t"/>
            </v:shape>
          </v:group>
        </w:pict>
      </w:r>
      <w:r>
        <w:rPr>
          <w:rFonts w:cs="Times New Roman"/>
        </w:rPr>
        <w:pict>
          <v:shape id="_x0000_i1025" type="#_x0000_t75" style="width:414pt;height:23.25pt">
            <v:imagedata r:id="rId4" o:title="" croptop="-65505f" cropbottom="65505f"/>
          </v:shape>
        </w:pict>
      </w:r>
    </w:p>
    <w:p w:rsidR="00643E8B" w:rsidRDefault="00643E8B">
      <w:pPr>
        <w:rPr>
          <w:rFonts w:cs="Times New Roman"/>
        </w:rPr>
      </w:pPr>
    </w:p>
    <w:p w:rsidR="00643E8B" w:rsidRDefault="00643E8B">
      <w:pPr>
        <w:rPr>
          <w:rFonts w:cs="Times New Roman"/>
        </w:rPr>
      </w:pPr>
      <w:r>
        <w:rPr>
          <w:noProof/>
        </w:rPr>
        <w:pict>
          <v:shape id="_x0000_s1031" type="#_x0000_t202" style="position:absolute;left:0;text-align:left;margin-left:0;margin-top:0;width:2in;height:2in;z-index:251656704;mso-wrap-style:none">
            <v:textbox style="mso-next-textbox:#_x0000_s1031;mso-fit-shape-to-text:t">
              <w:txbxContent>
                <w:p w:rsidR="00643E8B" w:rsidRPr="00BC7EBD" w:rsidRDefault="00643E8B">
                  <w:pPr>
                    <w:rPr>
                      <w:rFonts w:cs="Times New Roman"/>
                      <w:noProof/>
                    </w:rPr>
                  </w:pPr>
                  <w:r w:rsidRPr="007B471D">
                    <w:rPr>
                      <w:rFonts w:cs="Times New Roman"/>
                      <w:noProof/>
                    </w:rPr>
                    <w:pict>
                      <v:shape id="图片 1" o:spid="_x0000_i1027" type="#_x0000_t75" style="width:383.25pt;height:435.75pt;visibility:visible">
                        <v:imagedata r:id="rId5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643E8B" w:rsidRDefault="00643E8B">
      <w:pPr>
        <w:rPr>
          <w:rFonts w:cs="Times New Roman"/>
        </w:rPr>
      </w:pPr>
    </w:p>
    <w:p w:rsidR="00643E8B" w:rsidRDefault="00643E8B">
      <w:pPr>
        <w:rPr>
          <w:rFonts w:cs="Times New Roman"/>
        </w:rPr>
      </w:pPr>
    </w:p>
    <w:p w:rsidR="00643E8B" w:rsidRDefault="00643E8B">
      <w:pPr>
        <w:rPr>
          <w:rFonts w:cs="Times New Roman"/>
        </w:rPr>
      </w:pPr>
    </w:p>
    <w:p w:rsidR="00643E8B" w:rsidRDefault="00643E8B">
      <w:pPr>
        <w:rPr>
          <w:rFonts w:cs="Times New Roman"/>
        </w:rPr>
      </w:pPr>
    </w:p>
    <w:p w:rsidR="00643E8B" w:rsidRDefault="00643E8B">
      <w:pPr>
        <w:rPr>
          <w:rFonts w:cs="Times New Roman"/>
        </w:rPr>
      </w:pPr>
    </w:p>
    <w:p w:rsidR="00643E8B" w:rsidRDefault="00643E8B">
      <w:pPr>
        <w:rPr>
          <w:rFonts w:cs="Times New Roman"/>
          <w:sz w:val="44"/>
          <w:szCs w:val="44"/>
        </w:rPr>
      </w:pPr>
    </w:p>
    <w:sectPr w:rsidR="00643E8B" w:rsidSect="00FD05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89F"/>
    <w:rsid w:val="001E408D"/>
    <w:rsid w:val="003F5979"/>
    <w:rsid w:val="00643E8B"/>
    <w:rsid w:val="007B471D"/>
    <w:rsid w:val="00982290"/>
    <w:rsid w:val="00B46CC4"/>
    <w:rsid w:val="00BC7EBD"/>
    <w:rsid w:val="00D9589F"/>
    <w:rsid w:val="00FB181B"/>
    <w:rsid w:val="00FD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57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9589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58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1</Pages>
  <Words>8</Words>
  <Characters>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bssc</cp:lastModifiedBy>
  <cp:revision>2</cp:revision>
  <dcterms:created xsi:type="dcterms:W3CDTF">2015-07-15T02:33:00Z</dcterms:created>
  <dcterms:modified xsi:type="dcterms:W3CDTF">2015-07-15T08:47:00Z</dcterms:modified>
</cp:coreProperties>
</file>